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8466F" w14:textId="77777777" w:rsidR="00574BC3" w:rsidRDefault="00574BC3" w:rsidP="00574B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WYKES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</w:t>
      </w:r>
    </w:p>
    <w:p w14:paraId="3202D0D7" w14:textId="77777777" w:rsidR="00574BC3" w:rsidRDefault="00574BC3" w:rsidP="00574B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28AA5" w14:textId="77777777" w:rsidR="00574BC3" w:rsidRDefault="00574BC3" w:rsidP="00574B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5D9ACF" w14:textId="77777777" w:rsidR="00574BC3" w:rsidRDefault="00574BC3" w:rsidP="00574B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John.</w:t>
      </w:r>
    </w:p>
    <w:p w14:paraId="3508B9E3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2AD00645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pp.21-2)</w:t>
      </w:r>
    </w:p>
    <w:p w14:paraId="098D3F84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Son:   John(q.v.)     (ibid.)</w:t>
      </w:r>
    </w:p>
    <w:p w14:paraId="0ACA5225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0EBE08D8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2B66112D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Apr.1484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died.   (ibid.)</w:t>
      </w:r>
    </w:p>
    <w:p w14:paraId="05ADA280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4 Nov.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An inquisition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was held at Taunton, Somerset, into his lands.</w:t>
      </w:r>
    </w:p>
    <w:p w14:paraId="713FAFFC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(ibid.)</w:t>
      </w:r>
    </w:p>
    <w:p w14:paraId="334F4C2F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042A87D0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6EA8D6C7" w14:textId="77777777" w:rsidR="00574BC3" w:rsidRDefault="00574BC3" w:rsidP="00574B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January 2022</w:t>
      </w:r>
    </w:p>
    <w:p w14:paraId="69C414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4E874" w14:textId="77777777" w:rsidR="00574BC3" w:rsidRDefault="00574BC3" w:rsidP="009139A6">
      <w:r>
        <w:separator/>
      </w:r>
    </w:p>
  </w:endnote>
  <w:endnote w:type="continuationSeparator" w:id="0">
    <w:p w14:paraId="2B615391" w14:textId="77777777" w:rsidR="00574BC3" w:rsidRDefault="00574B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51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44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09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1277" w14:textId="77777777" w:rsidR="00574BC3" w:rsidRDefault="00574BC3" w:rsidP="009139A6">
      <w:r>
        <w:separator/>
      </w:r>
    </w:p>
  </w:footnote>
  <w:footnote w:type="continuationSeparator" w:id="0">
    <w:p w14:paraId="4591DDFF" w14:textId="77777777" w:rsidR="00574BC3" w:rsidRDefault="00574B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B2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2C4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23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BC3"/>
    <w:rsid w:val="000666E0"/>
    <w:rsid w:val="002510B7"/>
    <w:rsid w:val="00574BC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07BE8"/>
  <w15:chartTrackingRefBased/>
  <w15:docId w15:val="{6FA5B005-A6FD-47C7-AF1E-61B51BCC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2022-01-24T14:21:00Z</dcterms:created>
  <dcterms:modified xsi:type="dcterms:W3CDTF">2022-01-24T14:21:00Z</dcterms:modified>
</cp:coreProperties>
</file>